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5D4" w:rsidRDefault="00EB35D4" w:rsidP="00EB35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Hugh SHIRBORN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EB35D4" w:rsidRDefault="00EB35D4" w:rsidP="00EB35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Monk, of </w:t>
      </w:r>
      <w:proofErr w:type="spellStart"/>
      <w:r>
        <w:rPr>
          <w:rFonts w:ascii="Times New Roman" w:hAnsi="Times New Roman" w:cs="Times New Roman"/>
          <w:sz w:val="24"/>
          <w:szCs w:val="24"/>
        </w:rPr>
        <w:t>Dunkeswell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Abbey.</w:t>
      </w:r>
      <w:bookmarkStart w:id="0" w:name="_GoBack"/>
      <w:bookmarkEnd w:id="0"/>
    </w:p>
    <w:p w:rsidR="00EB35D4" w:rsidRDefault="00EB35D4" w:rsidP="00EB35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35D4" w:rsidRDefault="00EB35D4" w:rsidP="00EB35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35D4" w:rsidRDefault="00EB35D4" w:rsidP="00EB35D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by Edmund Lacy, Bishop of 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EB35D4" w:rsidRDefault="00EB35D4" w:rsidP="00EB35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p.74)</w:t>
      </w:r>
    </w:p>
    <w:p w:rsidR="00EB35D4" w:rsidRDefault="00EB35D4" w:rsidP="00EB35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35D4" w:rsidRDefault="00EB35D4" w:rsidP="00EB35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B35D4" w:rsidRDefault="00EB35D4" w:rsidP="00EB35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</w:p>
    <w:sectPr w:rsidR="00DD5B8A" w:rsidRPr="00EB35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5D4" w:rsidRDefault="00EB35D4" w:rsidP="00564E3C">
      <w:pPr>
        <w:spacing w:after="0" w:line="240" w:lineRule="auto"/>
      </w:pPr>
      <w:r>
        <w:separator/>
      </w:r>
    </w:p>
  </w:endnote>
  <w:endnote w:type="continuationSeparator" w:id="0">
    <w:p w:rsidR="00EB35D4" w:rsidRDefault="00EB35D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B35D4">
      <w:rPr>
        <w:rFonts w:ascii="Times New Roman" w:hAnsi="Times New Roman" w:cs="Times New Roman"/>
        <w:noProof/>
        <w:sz w:val="24"/>
        <w:szCs w:val="24"/>
      </w:rPr>
      <w:t>28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5D4" w:rsidRDefault="00EB35D4" w:rsidP="00564E3C">
      <w:pPr>
        <w:spacing w:after="0" w:line="240" w:lineRule="auto"/>
      </w:pPr>
      <w:r>
        <w:separator/>
      </w:r>
    </w:p>
  </w:footnote>
  <w:footnote w:type="continuationSeparator" w:id="0">
    <w:p w:rsidR="00EB35D4" w:rsidRDefault="00EB35D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5D4"/>
    <w:rsid w:val="00372DC6"/>
    <w:rsid w:val="00564E3C"/>
    <w:rsid w:val="0064591D"/>
    <w:rsid w:val="00DD5B8A"/>
    <w:rsid w:val="00EB35D4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24AE3"/>
  <w15:chartTrackingRefBased/>
  <w15:docId w15:val="{CD052056-ECF8-42BC-B017-234CDEFA4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2016-01-28T19:25:00Z</dcterms:created>
  <dcterms:modified xsi:type="dcterms:W3CDTF">2016-01-28T19:26:00Z</dcterms:modified>
</cp:coreProperties>
</file>